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751CE" w14:textId="77777777" w:rsidR="004E0C4D" w:rsidRDefault="004E0C4D" w:rsidP="004E0C4D">
      <w:pPr>
        <w:pStyle w:val="NoSpacing"/>
      </w:pPr>
      <w:r>
        <w:rPr>
          <w:u w:val="single"/>
        </w:rPr>
        <w:t>John MILLE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1E5A4260" w14:textId="77777777" w:rsidR="004E0C4D" w:rsidRDefault="004E0C4D" w:rsidP="004E0C4D">
      <w:pPr>
        <w:pStyle w:val="NoSpacing"/>
      </w:pPr>
      <w:r>
        <w:t>of Stathe, Somerset. Husbandman.</w:t>
      </w:r>
    </w:p>
    <w:p w14:paraId="07B11E24" w14:textId="77777777" w:rsidR="004E0C4D" w:rsidRDefault="004E0C4D" w:rsidP="004E0C4D">
      <w:pPr>
        <w:pStyle w:val="NoSpacing"/>
      </w:pPr>
    </w:p>
    <w:p w14:paraId="30DE0693" w14:textId="77777777" w:rsidR="004E0C4D" w:rsidRDefault="004E0C4D" w:rsidP="004E0C4D">
      <w:pPr>
        <w:pStyle w:val="NoSpacing"/>
      </w:pPr>
    </w:p>
    <w:p w14:paraId="50AEF16B" w14:textId="77777777" w:rsidR="004E0C4D" w:rsidRDefault="004E0C4D" w:rsidP="004E0C4D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Bulpan</w:t>
      </w:r>
      <w:proofErr w:type="spellEnd"/>
      <w:r>
        <w:t>, senior(q.v.), brought a plaint of debt against him.</w:t>
      </w:r>
    </w:p>
    <w:p w14:paraId="627082AA" w14:textId="77777777" w:rsidR="004E0C4D" w:rsidRDefault="004E0C4D" w:rsidP="004E0C4D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1151AA13" w14:textId="77777777" w:rsidR="004E0C4D" w:rsidRDefault="004E0C4D" w:rsidP="004E0C4D">
      <w:pPr>
        <w:pStyle w:val="NoSpacing"/>
      </w:pPr>
    </w:p>
    <w:p w14:paraId="04F6471D" w14:textId="77777777" w:rsidR="004E0C4D" w:rsidRDefault="004E0C4D" w:rsidP="004E0C4D">
      <w:pPr>
        <w:pStyle w:val="NoSpacing"/>
      </w:pPr>
    </w:p>
    <w:p w14:paraId="2619AEDF" w14:textId="7712DD74" w:rsidR="006B2F86" w:rsidRPr="00E71FC3" w:rsidRDefault="004E0C4D" w:rsidP="004E0C4D">
      <w:pPr>
        <w:pStyle w:val="NoSpacing"/>
      </w:pPr>
      <w:r>
        <w:t>8 December 2018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6F883" w14:textId="77777777" w:rsidR="004E0C4D" w:rsidRDefault="004E0C4D" w:rsidP="00E71FC3">
      <w:pPr>
        <w:spacing w:after="0" w:line="240" w:lineRule="auto"/>
      </w:pPr>
      <w:r>
        <w:separator/>
      </w:r>
    </w:p>
  </w:endnote>
  <w:endnote w:type="continuationSeparator" w:id="0">
    <w:p w14:paraId="77F72ACD" w14:textId="77777777" w:rsidR="004E0C4D" w:rsidRDefault="004E0C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DC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67A2B" w14:textId="77777777" w:rsidR="004E0C4D" w:rsidRDefault="004E0C4D" w:rsidP="00E71FC3">
      <w:pPr>
        <w:spacing w:after="0" w:line="240" w:lineRule="auto"/>
      </w:pPr>
      <w:r>
        <w:separator/>
      </w:r>
    </w:p>
  </w:footnote>
  <w:footnote w:type="continuationSeparator" w:id="0">
    <w:p w14:paraId="40D1C9BB" w14:textId="77777777" w:rsidR="004E0C4D" w:rsidRDefault="004E0C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4D"/>
    <w:rsid w:val="001A7C09"/>
    <w:rsid w:val="004E0C4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B64F5"/>
  <w15:chartTrackingRefBased/>
  <w15:docId w15:val="{893B73AA-5BDA-453C-9585-55204283C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2018-12-18T20:18:00Z</dcterms:created>
  <dcterms:modified xsi:type="dcterms:W3CDTF">2018-12-18T20:18:00Z</dcterms:modified>
</cp:coreProperties>
</file>